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32CF7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0C10A02E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4DDAAC6" w14:textId="77777777" w:rsidR="00051FA5" w:rsidRDefault="00051FA5" w:rsidP="00051FA5">
      <w:pPr>
        <w:pStyle w:val="NoSpacing"/>
        <w:rPr>
          <w:rFonts w:cs="Times New Roman"/>
          <w:szCs w:val="24"/>
        </w:rPr>
      </w:pPr>
    </w:p>
    <w:p w14:paraId="76ED5DC2" w14:textId="77777777" w:rsidR="00051FA5" w:rsidRDefault="00051FA5" w:rsidP="00051FA5">
      <w:pPr>
        <w:pStyle w:val="NoSpacing"/>
        <w:rPr>
          <w:rFonts w:cs="Times New Roman"/>
          <w:szCs w:val="24"/>
        </w:rPr>
      </w:pPr>
    </w:p>
    <w:p w14:paraId="0B32CC66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Mar.1458</w:t>
      </w:r>
      <w:r>
        <w:rPr>
          <w:rFonts w:cs="Times New Roman"/>
          <w:szCs w:val="24"/>
        </w:rPr>
        <w:tab/>
        <w:t xml:space="preserve">Gift of his goods and chattels to William </w:t>
      </w:r>
      <w:proofErr w:type="spellStart"/>
      <w:r>
        <w:rPr>
          <w:rFonts w:cs="Times New Roman"/>
          <w:szCs w:val="24"/>
        </w:rPr>
        <w:t>Marrowe</w:t>
      </w:r>
      <w:proofErr w:type="spellEnd"/>
      <w:r>
        <w:rPr>
          <w:rFonts w:cs="Times New Roman"/>
          <w:szCs w:val="24"/>
        </w:rPr>
        <w:t xml:space="preserve"> of London, grocer(q.v.),</w:t>
      </w:r>
    </w:p>
    <w:p w14:paraId="36D80E57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Roger Tonge, Common Clerk of London(q.v.), Thomas </w:t>
      </w:r>
      <w:proofErr w:type="spellStart"/>
      <w:r>
        <w:rPr>
          <w:rFonts w:cs="Times New Roman"/>
          <w:szCs w:val="24"/>
        </w:rPr>
        <w:t>Plommer</w:t>
      </w:r>
      <w:proofErr w:type="spellEnd"/>
      <w:r>
        <w:rPr>
          <w:rFonts w:cs="Times New Roman"/>
          <w:szCs w:val="24"/>
        </w:rPr>
        <w:t>, Writer</w:t>
      </w:r>
    </w:p>
    <w:p w14:paraId="19AAFCAB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Court Letter(q.v.), John Orwell of London, goldsmith(q.v.) and </w:t>
      </w:r>
    </w:p>
    <w:p w14:paraId="4FABF686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Carcleage</w:t>
      </w:r>
      <w:proofErr w:type="spellEnd"/>
      <w:r>
        <w:rPr>
          <w:rFonts w:cs="Times New Roman"/>
          <w:szCs w:val="24"/>
        </w:rPr>
        <w:t>, his cousin(q.v.).</w:t>
      </w:r>
    </w:p>
    <w:p w14:paraId="131D5AAF" w14:textId="77777777" w:rsidR="00051FA5" w:rsidRDefault="00051FA5" w:rsidP="00051FA5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682CA38B" w14:textId="77777777" w:rsidR="00051FA5" w:rsidRDefault="00051FA5" w:rsidP="00051FA5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</w:t>
      </w:r>
    </w:p>
    <w:p w14:paraId="138AFFA3" w14:textId="77777777" w:rsidR="00051FA5" w:rsidRDefault="00051FA5" w:rsidP="00051FA5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 xml:space="preserve">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150)</w:t>
      </w:r>
    </w:p>
    <w:p w14:paraId="567DD885" w14:textId="77777777" w:rsidR="00051FA5" w:rsidRDefault="00051FA5" w:rsidP="00051FA5">
      <w:pPr>
        <w:pStyle w:val="NoSpacing"/>
        <w:rPr>
          <w:rFonts w:cs="Times New Roman"/>
          <w:szCs w:val="24"/>
        </w:rPr>
      </w:pPr>
    </w:p>
    <w:p w14:paraId="34E84B05" w14:textId="77777777" w:rsidR="00051FA5" w:rsidRDefault="00051FA5" w:rsidP="00051FA5">
      <w:pPr>
        <w:pStyle w:val="NoSpacing"/>
        <w:rPr>
          <w:rFonts w:cs="Times New Roman"/>
          <w:szCs w:val="24"/>
        </w:rPr>
      </w:pPr>
    </w:p>
    <w:p w14:paraId="4E92DD73" w14:textId="77777777" w:rsidR="00051FA5" w:rsidRDefault="00051FA5" w:rsidP="00051F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12 March 2025</w:t>
      </w:r>
      <w:r>
        <w:rPr>
          <w:rFonts w:cs="Times New Roman"/>
          <w:szCs w:val="24"/>
        </w:rPr>
        <w:fldChar w:fldCharType="end"/>
      </w:r>
    </w:p>
    <w:p w14:paraId="6891C9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F42B" w14:textId="77777777" w:rsidR="00051FA5" w:rsidRDefault="00051FA5" w:rsidP="009139A6">
      <w:r>
        <w:separator/>
      </w:r>
    </w:p>
  </w:endnote>
  <w:endnote w:type="continuationSeparator" w:id="0">
    <w:p w14:paraId="07DCB812" w14:textId="77777777" w:rsidR="00051FA5" w:rsidRDefault="00051F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DA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809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44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3ABD1" w14:textId="77777777" w:rsidR="00051FA5" w:rsidRDefault="00051FA5" w:rsidP="009139A6">
      <w:r>
        <w:separator/>
      </w:r>
    </w:p>
  </w:footnote>
  <w:footnote w:type="continuationSeparator" w:id="0">
    <w:p w14:paraId="50A945DF" w14:textId="77777777" w:rsidR="00051FA5" w:rsidRDefault="00051F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01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77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BF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A5"/>
    <w:rsid w:val="00051FA5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C478D"/>
  <w15:chartTrackingRefBased/>
  <w15:docId w15:val="{F0D40FC3-7808-4E4F-BB2E-D67AD0AF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2025-03-12T21:14:00Z</dcterms:created>
  <dcterms:modified xsi:type="dcterms:W3CDTF">2025-03-12T21:14:00Z</dcterms:modified>
</cp:coreProperties>
</file>